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Spen Valley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Spen Valley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Spen Valley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Spen Valley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Spen Valley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Spen Valley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59.4% </w:t>
      </w:r>
      <w:r w:rsidRPr="004747BF">
        <w:rPr>
          <w:rFonts w:ascii="Libre Franklin Light" w:eastAsia="Times New Roman" w:hAnsi="Libre Franklin Light" w:cs="Calibri Light"/>
        </w:rPr>
        <w:t xml:space="preserve">of those respondents classified as PGSI 8+ in Spen Valley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Spen Valley is estimated to be </w:t>
      </w:r>
      <w:r w:rsidRPr="00773DF7">
        <w:rPr>
          <w:rFonts w:ascii="Libre Franklin Light" w:eastAsia="Times New Roman" w:hAnsi="Libre Franklin Light" w:cs="Calibri Light"/>
          <w:b/>
          <w:bCs/>
          <w:color w:val="C45911" w:themeColor="accent2" w:themeShade="BF"/>
        </w:rPr>
        <w:t xml:space="preserve">£1,939,156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Spen Valley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Spen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Spen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Spen Valley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pen Val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Spen Valley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pen Val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Spen Valley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Spen Valley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pen Val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Spen Valley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Spen Valley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Spen Valley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Spen Valley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Spen Valley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Spen Valley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£1,939,156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Spen Valley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£31,586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£653,209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£46,794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£13,161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£24,128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£1,170,278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£1,939,156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Spen Valley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Spen Valley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Spen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Spen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Spen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Spen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Spen Valley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Spen Valley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Spen Valley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Spen Valley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Spen Valley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Spen Valley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306E6D7-57BB-4F40-9E9E-4B093A9FFB8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